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69198B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R5300G5</w:t>
                            </w:r>
                            <w:r w:rsidR="00445F26" w:rsidRPr="00445F26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Chipset Driver Installation Instruction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69198B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R5300G5</w:t>
                      </w:r>
                      <w:r w:rsidR="00445F26" w:rsidRPr="00445F26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Chipset Driver Installation Instruction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445F26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84078" w:history="1">
            <w:r w:rsidR="00445F26" w:rsidRPr="00786727">
              <w:rPr>
                <w:rStyle w:val="ab"/>
                <w:noProof/>
              </w:rPr>
              <w:t>1.</w:t>
            </w:r>
            <w:r w:rsidR="00445F2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445F26" w:rsidRPr="00786727">
              <w:rPr>
                <w:rStyle w:val="ab"/>
                <w:noProof/>
              </w:rPr>
              <w:t>Precautions for operation</w:t>
            </w:r>
            <w:r w:rsidR="00445F26">
              <w:rPr>
                <w:noProof/>
              </w:rPr>
              <w:tab/>
            </w:r>
            <w:r w:rsidR="00445F26">
              <w:rPr>
                <w:noProof/>
              </w:rPr>
              <w:fldChar w:fldCharType="begin"/>
            </w:r>
            <w:r w:rsidR="00445F26">
              <w:rPr>
                <w:noProof/>
              </w:rPr>
              <w:instrText xml:space="preserve"> PAGEREF _Toc157784078 \h </w:instrText>
            </w:r>
            <w:r w:rsidR="00445F26">
              <w:rPr>
                <w:noProof/>
              </w:rPr>
            </w:r>
            <w:r w:rsidR="00445F26">
              <w:rPr>
                <w:noProof/>
              </w:rPr>
              <w:fldChar w:fldCharType="separate"/>
            </w:r>
            <w:r w:rsidR="00445F26">
              <w:rPr>
                <w:noProof/>
              </w:rPr>
              <w:t>3</w:t>
            </w:r>
            <w:r w:rsidR="00445F26">
              <w:rPr>
                <w:noProof/>
              </w:rPr>
              <w:fldChar w:fldCharType="end"/>
            </w:r>
          </w:hyperlink>
        </w:p>
        <w:p w:rsidR="00445F26" w:rsidRDefault="004F63F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4079" w:history="1">
            <w:r w:rsidR="00445F26" w:rsidRPr="00786727">
              <w:rPr>
                <w:rStyle w:val="ab"/>
                <w:noProof/>
              </w:rPr>
              <w:t>2.</w:t>
            </w:r>
            <w:r w:rsidR="00445F2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445F26" w:rsidRPr="00786727">
              <w:rPr>
                <w:rStyle w:val="ab"/>
                <w:noProof/>
              </w:rPr>
              <w:t>Driver Installation</w:t>
            </w:r>
            <w:r w:rsidR="00445F26">
              <w:rPr>
                <w:noProof/>
              </w:rPr>
              <w:tab/>
            </w:r>
            <w:r w:rsidR="00445F26">
              <w:rPr>
                <w:noProof/>
              </w:rPr>
              <w:fldChar w:fldCharType="begin"/>
            </w:r>
            <w:r w:rsidR="00445F26">
              <w:rPr>
                <w:noProof/>
              </w:rPr>
              <w:instrText xml:space="preserve"> PAGEREF _Toc157784079 \h </w:instrText>
            </w:r>
            <w:r w:rsidR="00445F26">
              <w:rPr>
                <w:noProof/>
              </w:rPr>
            </w:r>
            <w:r w:rsidR="00445F26">
              <w:rPr>
                <w:noProof/>
              </w:rPr>
              <w:fldChar w:fldCharType="separate"/>
            </w:r>
            <w:r w:rsidR="00445F26">
              <w:rPr>
                <w:noProof/>
              </w:rPr>
              <w:t>3</w:t>
            </w:r>
            <w:r w:rsidR="00445F26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84078"/>
      <w:r w:rsidRPr="00292245">
        <w:lastRenderedPageBreak/>
        <w:t>Precautions for operation</w:t>
      </w:r>
      <w:bookmarkEnd w:id="0"/>
    </w:p>
    <w:p w:rsidR="00445F26" w:rsidRDefault="00445F26" w:rsidP="00445F26">
      <w:pPr>
        <w:pStyle w:val="aa"/>
        <w:numPr>
          <w:ilvl w:val="0"/>
          <w:numId w:val="22"/>
        </w:numPr>
        <w:ind w:firstLineChars="0"/>
      </w:pPr>
      <w:r w:rsidRPr="00445F26">
        <w:t xml:space="preserve">This driver </w:t>
      </w:r>
      <w:r w:rsidR="0069198B">
        <w:t>version is the R5300</w:t>
      </w:r>
      <w:r w:rsidR="0069198B">
        <w:rPr>
          <w:rFonts w:hint="eastAsia"/>
        </w:rPr>
        <w:t>G</w:t>
      </w:r>
      <w:r w:rsidR="0069198B">
        <w:t xml:space="preserve">5 </w:t>
      </w:r>
      <w:r w:rsidRPr="00445F26">
        <w:t>chipset drive</w:t>
      </w:r>
      <w:r w:rsidR="0069198B">
        <w:t>r, suitable for the Windows 2019</w:t>
      </w:r>
      <w:r w:rsidRPr="00445F26">
        <w:t xml:space="preserve"> operating system. </w:t>
      </w:r>
      <w:r>
        <w:rPr>
          <w:rFonts w:hint="eastAsia"/>
        </w:rPr>
        <w:t>If</w:t>
      </w:r>
      <w:r>
        <w:t xml:space="preserve"> t</w:t>
      </w:r>
      <w:r w:rsidRPr="00445F26">
        <w:t>h</w:t>
      </w:r>
      <w:r>
        <w:t xml:space="preserve">e system lacks this driver, </w:t>
      </w:r>
      <w:r w:rsidRPr="00445F26">
        <w:t>the device manager will display the following:</w:t>
      </w:r>
    </w:p>
    <w:p w:rsidR="00445F26" w:rsidRDefault="0069198B" w:rsidP="00445F26">
      <w:pPr>
        <w:pStyle w:val="aa"/>
        <w:ind w:left="420" w:firstLineChars="0" w:firstLine="0"/>
      </w:pPr>
      <w:r w:rsidRPr="006A549C">
        <w:rPr>
          <w:noProof/>
        </w:rPr>
        <w:drawing>
          <wp:inline distT="0" distB="0" distL="0" distR="0" wp14:anchorId="1D45C287" wp14:editId="18446AC5">
            <wp:extent cx="5274310" cy="376682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Pr="00292245" w:rsidRDefault="00292245" w:rsidP="00445F26">
      <w:pPr>
        <w:pStyle w:val="aa"/>
        <w:numPr>
          <w:ilvl w:val="0"/>
          <w:numId w:val="22"/>
        </w:numPr>
        <w:ind w:firstLineChars="0"/>
      </w:pPr>
      <w:r w:rsidRPr="00292245">
        <w:t xml:space="preserve">Driver version upgrade requires </w:t>
      </w:r>
      <w:r w:rsidR="00AE07A7">
        <w:t xml:space="preserve">rebooting </w:t>
      </w:r>
      <w:r w:rsidRPr="00292245">
        <w:t>to take effect.</w:t>
      </w:r>
    </w:p>
    <w:p w:rsidR="00F05E88" w:rsidRDefault="00B03FDD" w:rsidP="00B03FDD">
      <w:pPr>
        <w:pStyle w:val="1"/>
      </w:pPr>
      <w:bookmarkStart w:id="1" w:name="_Toc157784079"/>
      <w:r>
        <w:t>Driver I</w:t>
      </w:r>
      <w:r w:rsidRPr="00B03FDD">
        <w:t>nstallation</w:t>
      </w:r>
      <w:bookmarkEnd w:id="1"/>
    </w:p>
    <w:p w:rsidR="00D4431D" w:rsidRDefault="00445F26" w:rsidP="0069198B">
      <w:pPr>
        <w:pStyle w:val="aa"/>
        <w:numPr>
          <w:ilvl w:val="0"/>
          <w:numId w:val="24"/>
        </w:numPr>
        <w:spacing w:line="360" w:lineRule="auto"/>
        <w:ind w:firstLineChars="0"/>
      </w:pPr>
      <w:r w:rsidRPr="00445F26">
        <w:t>Upload the driver to the server system:</w:t>
      </w:r>
    </w:p>
    <w:p w:rsidR="00445F26" w:rsidRDefault="0069198B" w:rsidP="0069198B">
      <w:pPr>
        <w:pStyle w:val="aa"/>
        <w:numPr>
          <w:ilvl w:val="0"/>
          <w:numId w:val="24"/>
        </w:numPr>
        <w:ind w:firstLineChars="0"/>
      </w:pPr>
      <w:r w:rsidRPr="0069198B">
        <w:t>Open PowerShell, switch to the Windows10-x64 directory, and run the command</w:t>
      </w:r>
      <w:r w:rsidR="00445F26" w:rsidRPr="00445F26">
        <w:t>:</w:t>
      </w:r>
    </w:p>
    <w:p w:rsidR="00445F26" w:rsidRDefault="0069198B" w:rsidP="00445F26">
      <w:pPr>
        <w:pStyle w:val="aa"/>
        <w:ind w:left="420" w:firstLineChars="0" w:firstLine="0"/>
      </w:pPr>
      <w:r w:rsidRPr="00B30D9F">
        <w:drawing>
          <wp:inline distT="0" distB="0" distL="0" distR="0" wp14:anchorId="70E6AC7A" wp14:editId="5C73BE74">
            <wp:extent cx="5274310" cy="11029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C95" w:rsidRDefault="0069198B" w:rsidP="00B03FDD">
      <w:pPr>
        <w:pStyle w:val="aa"/>
        <w:ind w:left="420" w:firstLineChars="0" w:firstLine="0"/>
      </w:pPr>
      <w:r w:rsidRPr="00B30D9F">
        <w:lastRenderedPageBreak/>
        <w:drawing>
          <wp:inline distT="0" distB="0" distL="0" distR="0" wp14:anchorId="29D23594" wp14:editId="005E259E">
            <wp:extent cx="5274310" cy="43649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6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98B" w:rsidRDefault="00445F26" w:rsidP="0069198B">
      <w:pPr>
        <w:pStyle w:val="aa"/>
        <w:numPr>
          <w:ilvl w:val="0"/>
          <w:numId w:val="24"/>
        </w:numPr>
        <w:spacing w:line="360" w:lineRule="auto"/>
        <w:ind w:firstLineChars="0"/>
        <w:rPr>
          <w:rFonts w:hint="eastAsia"/>
        </w:rPr>
      </w:pPr>
      <w:r w:rsidRPr="00445F26">
        <w:t>Che</w:t>
      </w:r>
      <w:r>
        <w:t xml:space="preserve">ck the device processor and the devices with </w:t>
      </w:r>
      <w:r w:rsidRPr="00445F26">
        <w:t>question mark</w:t>
      </w:r>
      <w:r>
        <w:t>s</w:t>
      </w:r>
      <w:r w:rsidRPr="00445F26">
        <w:t xml:space="preserve"> disappears</w:t>
      </w:r>
      <w:r>
        <w:t>.</w:t>
      </w:r>
      <w:bookmarkStart w:id="2" w:name="_GoBack"/>
      <w:bookmarkEnd w:id="2"/>
    </w:p>
    <w:p w:rsidR="00445F26" w:rsidRPr="00472AF4" w:rsidRDefault="0069198B" w:rsidP="00445F26">
      <w:pPr>
        <w:pStyle w:val="aa"/>
        <w:spacing w:line="360" w:lineRule="auto"/>
        <w:ind w:left="420" w:firstLineChars="0" w:firstLine="0"/>
      </w:pPr>
      <w:r w:rsidRPr="00B30D9F">
        <w:drawing>
          <wp:inline distT="0" distB="0" distL="0" distR="0" wp14:anchorId="18487E53" wp14:editId="3022F817">
            <wp:extent cx="5274310" cy="3178175"/>
            <wp:effectExtent l="0" t="0" r="254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5F26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3FC" w:rsidRDefault="004F63FC">
      <w:r>
        <w:separator/>
      </w:r>
    </w:p>
  </w:endnote>
  <w:endnote w:type="continuationSeparator" w:id="0">
    <w:p w:rsidR="004F63FC" w:rsidRDefault="004F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9198B">
      <w:rPr>
        <w:rStyle w:val="a9"/>
        <w:noProof/>
      </w:rPr>
      <w:t>4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3FC" w:rsidRDefault="004F63FC">
      <w:r>
        <w:separator/>
      </w:r>
    </w:p>
  </w:footnote>
  <w:footnote w:type="continuationSeparator" w:id="0">
    <w:p w:rsidR="004F63FC" w:rsidRDefault="004F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C93E7A"/>
    <w:multiLevelType w:val="hybridMultilevel"/>
    <w:tmpl w:val="CF487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8"/>
  </w:num>
  <w:num w:numId="9">
    <w:abstractNumId w:val="7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4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12"/>
  </w:num>
  <w:num w:numId="22">
    <w:abstractNumId w:val="8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3229"/>
    <w:rsid w:val="00427917"/>
    <w:rsid w:val="00432B82"/>
    <w:rsid w:val="00440E97"/>
    <w:rsid w:val="00445F26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4F63F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9198B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267F6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A4BBC8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986</TotalTime>
  <Pages>4</Pages>
  <Words>103</Words>
  <Characters>593</Characters>
  <Application>Microsoft Office Word</Application>
  <DocSecurity>0</DocSecurity>
  <Lines>4</Lines>
  <Paragraphs>1</Paragraphs>
  <ScaleCrop>false</ScaleCrop>
  <Company>zte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47</cp:revision>
  <cp:lastPrinted>2113-01-01T00:00:00Z</cp:lastPrinted>
  <dcterms:created xsi:type="dcterms:W3CDTF">2023-10-26T08:23:00Z</dcterms:created>
  <dcterms:modified xsi:type="dcterms:W3CDTF">2024-03-11T12:51:00Z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